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4F" w:rsidRPr="0097586A" w:rsidRDefault="00911D4F" w:rsidP="003A3AEF">
      <w:pPr>
        <w:pStyle w:val="Heading2"/>
        <w:keepNext w:val="0"/>
        <w:jc w:val="center"/>
        <w:rPr>
          <w:rFonts w:ascii="Times New Roman" w:hAnsi="Times New Roman" w:cs="Times New Roman"/>
          <w:sz w:val="32"/>
          <w:szCs w:val="32"/>
        </w:rPr>
      </w:pPr>
      <w:r w:rsidRPr="0097586A">
        <w:rPr>
          <w:rFonts w:ascii="Times New Roman" w:hAnsi="Times New Roman" w:cs="Times New Roman"/>
          <w:sz w:val="32"/>
          <w:szCs w:val="32"/>
        </w:rPr>
        <w:t>Д Е К Л А Р А Ц И Я</w:t>
      </w:r>
    </w:p>
    <w:p w:rsidR="00911D4F" w:rsidRPr="00904012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11D4F" w:rsidRPr="00DD272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Подписаният ………………….……………………………..…………..…………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………...</w:t>
      </w:r>
    </w:p>
    <w:p w:rsidR="00911D4F" w:rsidRPr="00DD272F" w:rsidRDefault="00911D4F" w:rsidP="003A3AEF">
      <w:pPr>
        <w:jc w:val="center"/>
        <w:rPr>
          <w:i/>
          <w:iCs/>
          <w:lang w:val="bg-BG"/>
        </w:rPr>
      </w:pPr>
      <w:r w:rsidRPr="00DD272F">
        <w:rPr>
          <w:i/>
          <w:iCs/>
          <w:lang w:val="bg-BG"/>
        </w:rPr>
        <w:t>(трите имена)</w:t>
      </w:r>
    </w:p>
    <w:p w:rsidR="00911D4F" w:rsidRPr="00DD272F" w:rsidRDefault="00911D4F" w:rsidP="003A3AEF">
      <w:pPr>
        <w:jc w:val="center"/>
        <w:rPr>
          <w:lang w:val="bg-BG"/>
        </w:rPr>
      </w:pPr>
    </w:p>
    <w:p w:rsidR="00911D4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ЕГН………………………….</w:t>
      </w: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л.к.№…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…...……….….…..… издадена на </w:t>
      </w: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…………...…год.</w:t>
      </w:r>
    </w:p>
    <w:p w:rsidR="00911D4F" w:rsidRPr="00877D14" w:rsidRDefault="00911D4F" w:rsidP="003A3AEF">
      <w:pPr>
        <w:rPr>
          <w:lang w:val="bg-BG"/>
        </w:rPr>
      </w:pPr>
    </w:p>
    <w:p w:rsidR="00911D4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от………………..…., град……………………………………………………………………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...</w:t>
      </w:r>
    </w:p>
    <w:p w:rsidR="00911D4F" w:rsidRPr="00877D14" w:rsidRDefault="00911D4F" w:rsidP="003A3AEF">
      <w:pPr>
        <w:rPr>
          <w:lang w:val="bg-BG"/>
        </w:rPr>
      </w:pPr>
    </w:p>
    <w:p w:rsidR="00911D4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с постоянен адрес: област………………..........................община</w:t>
      </w: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………………………....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.</w:t>
      </w:r>
    </w:p>
    <w:p w:rsidR="00911D4F" w:rsidRPr="00877D14" w:rsidRDefault="00911D4F" w:rsidP="003A3AEF">
      <w:pPr>
        <w:rPr>
          <w:lang w:val="bg-BG"/>
        </w:rPr>
      </w:pPr>
    </w:p>
    <w:p w:rsidR="00911D4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877D14">
        <w:rPr>
          <w:rFonts w:ascii="Times New Roman" w:hAnsi="Times New Roman" w:cs="Times New Roman"/>
          <w:b w:val="0"/>
          <w:bCs w:val="0"/>
          <w:sz w:val="24"/>
          <w:szCs w:val="24"/>
        </w:rPr>
        <w:t>гр. ……………………………..ул. ………………..………………………</w:t>
      </w:r>
      <w:r w:rsidRPr="00877D14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№…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...</w:t>
      </w:r>
      <w:r w:rsidRPr="00877D14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</w:t>
      </w:r>
    </w:p>
    <w:p w:rsidR="00911D4F" w:rsidRPr="00877D14" w:rsidRDefault="00911D4F" w:rsidP="003A3AEF">
      <w:pPr>
        <w:rPr>
          <w:lang w:val="bg-BG"/>
        </w:rPr>
      </w:pPr>
    </w:p>
    <w:p w:rsidR="00911D4F" w:rsidRPr="00DD272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бл.№…………, ап. ………, ет. …………,</w:t>
      </w:r>
    </w:p>
    <w:p w:rsidR="00911D4F" w:rsidRPr="00DD272F" w:rsidRDefault="00911D4F" w:rsidP="003A3AEF">
      <w:pPr>
        <w:pStyle w:val="Heading2"/>
        <w:keepNext w:val="0"/>
        <w:ind w:firstLine="708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</w:p>
    <w:p w:rsidR="00911D4F" w:rsidRPr="00DD272F" w:rsidRDefault="00911D4F" w:rsidP="003A3AEF">
      <w:pPr>
        <w:pStyle w:val="Heading2"/>
        <w:keepNext w:val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в</w:t>
      </w: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 качеството си на</w:t>
      </w:r>
      <w:r w:rsidRPr="00DD272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……….……….………………....….…………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………</w:t>
      </w:r>
      <w:r w:rsidRPr="00DD272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…….</w:t>
      </w:r>
      <w:r w:rsidRPr="00DD272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</w:p>
    <w:p w:rsidR="00911D4F" w:rsidRPr="00DD272F" w:rsidRDefault="00911D4F" w:rsidP="003A3AEF">
      <w:pPr>
        <w:jc w:val="center"/>
        <w:rPr>
          <w:i/>
          <w:iCs/>
          <w:lang w:val="bg-BG"/>
        </w:rPr>
      </w:pPr>
      <w:r>
        <w:rPr>
          <w:i/>
          <w:iCs/>
          <w:lang w:val="bg-BG"/>
        </w:rPr>
        <w:t xml:space="preserve">                              </w:t>
      </w:r>
      <w:r w:rsidRPr="00DD272F">
        <w:rPr>
          <w:i/>
          <w:iCs/>
          <w:lang w:val="bg-BG"/>
        </w:rPr>
        <w:t>(управител/изпълнителен директор, съдружник, член на УС, член на борд на директорите)</w:t>
      </w:r>
    </w:p>
    <w:p w:rsidR="00911D4F" w:rsidRPr="00DD272F" w:rsidRDefault="00911D4F" w:rsidP="003A3AEF">
      <w:pPr>
        <w:pStyle w:val="Heading2"/>
        <w:keepNext w:val="0"/>
        <w:jc w:val="left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на …………………………………………………………………………………………..…</w:t>
      </w:r>
      <w:r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</w:t>
      </w:r>
    </w:p>
    <w:p w:rsidR="00911D4F" w:rsidRPr="00DD272F" w:rsidRDefault="00911D4F" w:rsidP="003A3AEF">
      <w:pPr>
        <w:jc w:val="center"/>
        <w:rPr>
          <w:i/>
          <w:iCs/>
          <w:lang w:val="bg-BG"/>
        </w:rPr>
      </w:pPr>
      <w:r w:rsidRPr="00DD272F">
        <w:rPr>
          <w:i/>
          <w:iCs/>
          <w:lang w:val="bg-BG"/>
        </w:rPr>
        <w:t>(наименованието на участника/подизпълнителя – юридическо лице)</w:t>
      </w:r>
    </w:p>
    <w:p w:rsidR="00911D4F" w:rsidRPr="00DD272F" w:rsidRDefault="00911D4F" w:rsidP="003A3AEF">
      <w:pPr>
        <w:rPr>
          <w:i/>
          <w:iCs/>
          <w:lang w:val="bg-BG"/>
        </w:rPr>
      </w:pPr>
    </w:p>
    <w:p w:rsidR="00911D4F" w:rsidRDefault="00911D4F" w:rsidP="003A3AEF">
      <w:pPr>
        <w:pStyle w:val="Heading2"/>
        <w:keepNext w:val="0"/>
        <w:jc w:val="left"/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</w:pPr>
      <w:r w:rsidRPr="00DD272F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>………………...…………………………………………………………………………………</w:t>
      </w:r>
    </w:p>
    <w:p w:rsidR="00911D4F" w:rsidRPr="000A0BF0" w:rsidRDefault="00911D4F" w:rsidP="000A0BF0">
      <w:pPr>
        <w:jc w:val="both"/>
        <w:rPr>
          <w:sz w:val="24"/>
          <w:szCs w:val="24"/>
          <w:lang w:val="bg-BG"/>
        </w:rPr>
      </w:pPr>
      <w:r w:rsidRPr="000A0BF0">
        <w:rPr>
          <w:sz w:val="24"/>
          <w:szCs w:val="24"/>
          <w:lang w:val="bg-BG"/>
        </w:rPr>
        <w:t xml:space="preserve">Участник в процедура за възлагане на обществена поръчка с предмет: </w:t>
      </w:r>
      <w:r w:rsidRPr="000A0BF0">
        <w:rPr>
          <w:b/>
          <w:bCs/>
          <w:i/>
          <w:iCs/>
          <w:spacing w:val="2"/>
          <w:sz w:val="24"/>
          <w:szCs w:val="24"/>
        </w:rPr>
        <w:t xml:space="preserve">„ИЗГРАЖДАНЕ НА </w:t>
      </w:r>
      <w:r w:rsidRPr="000A0BF0">
        <w:rPr>
          <w:b/>
          <w:bCs/>
          <w:i/>
          <w:iCs/>
          <w:spacing w:val="2"/>
          <w:sz w:val="24"/>
          <w:szCs w:val="24"/>
          <w:lang w:val="bg-BG"/>
        </w:rPr>
        <w:t>БИОЛОГИЧНО СТЪПАЛО С ОТСТРАНЯВАНЕ НА АЗОТ И ФОСФОР ЗА ПРЕЧИСТВАТЕЛНА СТАНЦИЯ ЗА ОТПАДЪЧНИ ВОДИ (ПСОВ) – ГРАД ШУМЕН”</w:t>
      </w:r>
      <w:r w:rsidRPr="000A0BF0">
        <w:rPr>
          <w:b/>
          <w:bCs/>
          <w:spacing w:val="2"/>
          <w:sz w:val="24"/>
          <w:szCs w:val="24"/>
          <w:lang w:val="bg-BG"/>
        </w:rPr>
        <w:t xml:space="preserve"> </w:t>
      </w:r>
      <w:r w:rsidRPr="000A0BF0">
        <w:rPr>
          <w:spacing w:val="2"/>
          <w:sz w:val="24"/>
          <w:szCs w:val="24"/>
          <w:lang w:val="bg-BG"/>
        </w:rPr>
        <w:t>в рамките на проект</w:t>
      </w:r>
      <w:r w:rsidRPr="000A0BF0">
        <w:rPr>
          <w:b/>
          <w:bCs/>
          <w:spacing w:val="2"/>
          <w:sz w:val="24"/>
          <w:szCs w:val="24"/>
          <w:lang w:val="bg-BG"/>
        </w:rPr>
        <w:t xml:space="preserve"> № DIR – 51011116-23-65 Интегриран воден цикъл за град Шумен – II етап, </w:t>
      </w:r>
      <w:r w:rsidRPr="000A0BF0">
        <w:rPr>
          <w:spacing w:val="2"/>
          <w:sz w:val="24"/>
          <w:szCs w:val="24"/>
          <w:lang w:val="bg-BG"/>
        </w:rPr>
        <w:t>ОП „Околна среда 2007 - 2013”</w:t>
      </w:r>
    </w:p>
    <w:p w:rsidR="00911D4F" w:rsidRPr="00904012" w:rsidRDefault="00911D4F" w:rsidP="003A3AEF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11D4F" w:rsidRPr="00904012" w:rsidRDefault="00911D4F" w:rsidP="003A3AE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904012">
        <w:rPr>
          <w:b/>
          <w:bCs/>
          <w:sz w:val="24"/>
          <w:szCs w:val="24"/>
          <w:lang w:val="bg-BG"/>
        </w:rPr>
        <w:t>ДЕКЛАРИРАМ:</w:t>
      </w:r>
    </w:p>
    <w:p w:rsidR="00911D4F" w:rsidRDefault="00911D4F" w:rsidP="003A3AE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911D4F" w:rsidRPr="00904012" w:rsidRDefault="00911D4F" w:rsidP="003A3AE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911D4F" w:rsidRPr="000A0BF0" w:rsidRDefault="00911D4F" w:rsidP="009C7024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BA2E3F">
        <w:rPr>
          <w:sz w:val="24"/>
          <w:szCs w:val="24"/>
          <w:lang w:val="bg-BG"/>
        </w:rPr>
        <w:tab/>
      </w:r>
      <w:r w:rsidRPr="00BA2E3F">
        <w:rPr>
          <w:b/>
          <w:bCs/>
          <w:sz w:val="24"/>
          <w:szCs w:val="24"/>
          <w:lang w:val="bg-BG"/>
        </w:rPr>
        <w:t xml:space="preserve">1. </w:t>
      </w:r>
      <w:r>
        <w:rPr>
          <w:b/>
          <w:bCs/>
          <w:sz w:val="24"/>
          <w:szCs w:val="24"/>
          <w:lang w:val="bg-BG"/>
        </w:rPr>
        <w:t>Запознат съм и п</w:t>
      </w:r>
      <w:r w:rsidRPr="003A3AEF">
        <w:rPr>
          <w:b/>
          <w:bCs/>
          <w:sz w:val="24"/>
          <w:szCs w:val="24"/>
          <w:lang w:val="bg-BG"/>
        </w:rPr>
        <w:t>риема</w:t>
      </w:r>
      <w:r>
        <w:rPr>
          <w:b/>
          <w:bCs/>
          <w:sz w:val="24"/>
          <w:szCs w:val="24"/>
          <w:lang w:val="bg-BG"/>
        </w:rPr>
        <w:t>м</w:t>
      </w:r>
      <w:r w:rsidRPr="003A3AEF">
        <w:rPr>
          <w:b/>
          <w:bCs/>
          <w:sz w:val="24"/>
          <w:szCs w:val="24"/>
          <w:lang w:val="bg-BG"/>
        </w:rPr>
        <w:t xml:space="preserve"> клаузите на проекта на Договор за </w:t>
      </w:r>
      <w:r>
        <w:rPr>
          <w:b/>
          <w:bCs/>
          <w:sz w:val="24"/>
          <w:szCs w:val="24"/>
          <w:lang w:val="bg-BG"/>
        </w:rPr>
        <w:t xml:space="preserve">възлагане на обществена поръчка с предмет: </w:t>
      </w:r>
      <w:r w:rsidRPr="00894762">
        <w:rPr>
          <w:b/>
          <w:bCs/>
          <w:i/>
          <w:iCs/>
          <w:spacing w:val="2"/>
          <w:sz w:val="24"/>
          <w:szCs w:val="24"/>
        </w:rPr>
        <w:t xml:space="preserve">„ИЗГРАЖДАНЕ НА </w:t>
      </w:r>
      <w:r w:rsidRPr="001B4D6B">
        <w:rPr>
          <w:b/>
          <w:bCs/>
          <w:i/>
          <w:iCs/>
          <w:spacing w:val="2"/>
          <w:sz w:val="24"/>
          <w:szCs w:val="24"/>
          <w:lang w:val="bg-BG"/>
        </w:rPr>
        <w:t>БИОЛОГИЧНО СТЪПАЛО С ОТСТРАНЯВАНЕ НА АЗОТ И ФОСФОР ЗА ПРЕЧИСТВАТЕЛНА СТАНЦИЯ ЗА ОТПАДЪЧНИ ВОДИ (ПСОВ) – ГРАД ШУМЕН”</w:t>
      </w:r>
      <w:r w:rsidRPr="001B4D6B">
        <w:rPr>
          <w:b/>
          <w:bCs/>
          <w:spacing w:val="2"/>
          <w:sz w:val="24"/>
          <w:szCs w:val="24"/>
          <w:lang w:val="bg-BG"/>
        </w:rPr>
        <w:t xml:space="preserve"> </w:t>
      </w:r>
      <w:r w:rsidRPr="001B4D6B">
        <w:rPr>
          <w:spacing w:val="2"/>
          <w:sz w:val="24"/>
          <w:szCs w:val="24"/>
          <w:lang w:val="bg-BG"/>
        </w:rPr>
        <w:t>в рамките на проект</w:t>
      </w:r>
      <w:r w:rsidRPr="001B4D6B">
        <w:rPr>
          <w:b/>
          <w:bCs/>
          <w:spacing w:val="2"/>
          <w:sz w:val="24"/>
          <w:szCs w:val="24"/>
          <w:lang w:val="bg-BG"/>
        </w:rPr>
        <w:t xml:space="preserve"> № DIR – 51011116-23-65 Интегриран воден цикъл за град Шумен – II етап, </w:t>
      </w:r>
      <w:r w:rsidRPr="001B4D6B">
        <w:rPr>
          <w:spacing w:val="2"/>
          <w:sz w:val="24"/>
          <w:szCs w:val="24"/>
          <w:lang w:val="bg-BG"/>
        </w:rPr>
        <w:t>ОП „Околна среда 2007 - 2013”</w:t>
      </w:r>
      <w:r w:rsidRPr="003A3AEF">
        <w:rPr>
          <w:b/>
          <w:bCs/>
          <w:sz w:val="24"/>
          <w:szCs w:val="24"/>
          <w:lang w:val="bg-BG"/>
        </w:rPr>
        <w:t xml:space="preserve">- </w:t>
      </w:r>
      <w:r w:rsidRPr="000A0BF0">
        <w:rPr>
          <w:sz w:val="24"/>
          <w:szCs w:val="24"/>
          <w:lang w:val="bg-BG"/>
        </w:rPr>
        <w:t xml:space="preserve">инженерингова услуга за проектиране, строителство, доставка и монтаж на ел. и механично оборудване, тестване и въвеждане в експлоатация, съгласно изискванията на Закона за обществените поръчки и Договорните условия на </w:t>
      </w:r>
      <w:r>
        <w:rPr>
          <w:sz w:val="24"/>
          <w:szCs w:val="24"/>
          <w:lang w:val="bg-BG"/>
        </w:rPr>
        <w:t>ФИДИК</w:t>
      </w:r>
      <w:r w:rsidRPr="000A0BF0">
        <w:rPr>
          <w:sz w:val="24"/>
          <w:szCs w:val="24"/>
          <w:lang w:val="bg-BG"/>
        </w:rPr>
        <w:t xml:space="preserve"> (Жълта книга)  </w:t>
      </w:r>
    </w:p>
    <w:p w:rsidR="00911D4F" w:rsidRDefault="00911D4F" w:rsidP="003A3AEF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911D4F" w:rsidRDefault="00911D4F" w:rsidP="003A3AEF">
      <w:pPr>
        <w:ind w:firstLine="720"/>
        <w:jc w:val="both"/>
        <w:rPr>
          <w:sz w:val="24"/>
          <w:szCs w:val="24"/>
          <w:lang w:val="bg-BG"/>
        </w:rPr>
      </w:pPr>
      <w:r w:rsidRPr="00BA2E3F">
        <w:rPr>
          <w:b/>
          <w:bCs/>
          <w:sz w:val="24"/>
          <w:szCs w:val="24"/>
          <w:lang w:val="bg-BG"/>
        </w:rPr>
        <w:t xml:space="preserve">2. </w:t>
      </w:r>
      <w:r w:rsidRPr="00BA2E3F">
        <w:rPr>
          <w:sz w:val="24"/>
          <w:szCs w:val="24"/>
          <w:lang w:val="bg-BG"/>
        </w:rPr>
        <w:t xml:space="preserve">Оценил </w:t>
      </w:r>
      <w:r>
        <w:rPr>
          <w:sz w:val="24"/>
          <w:szCs w:val="24"/>
          <w:lang w:val="bg-BG"/>
        </w:rPr>
        <w:t xml:space="preserve">съм </w:t>
      </w:r>
      <w:r w:rsidRPr="00BA2E3F">
        <w:rPr>
          <w:sz w:val="24"/>
          <w:szCs w:val="24"/>
          <w:lang w:val="bg-BG"/>
        </w:rPr>
        <w:t xml:space="preserve">на своя отговорност, за своя сметка и риск всички необходими фактори </w:t>
      </w:r>
      <w:r>
        <w:rPr>
          <w:sz w:val="24"/>
          <w:szCs w:val="24"/>
          <w:lang w:val="bg-BG"/>
        </w:rPr>
        <w:t xml:space="preserve">при възлагане </w:t>
      </w:r>
      <w:r w:rsidRPr="00BA2E3F">
        <w:rPr>
          <w:sz w:val="24"/>
          <w:szCs w:val="24"/>
          <w:lang w:val="bg-BG"/>
        </w:rPr>
        <w:t>подписването на договора</w:t>
      </w:r>
      <w:r>
        <w:rPr>
          <w:sz w:val="24"/>
          <w:szCs w:val="24"/>
          <w:lang w:val="bg-BG"/>
        </w:rPr>
        <w:t>.</w:t>
      </w:r>
    </w:p>
    <w:p w:rsidR="00911D4F" w:rsidRPr="00BA2E3F" w:rsidRDefault="00911D4F" w:rsidP="003A3AEF">
      <w:pPr>
        <w:ind w:firstLine="720"/>
        <w:jc w:val="both"/>
        <w:rPr>
          <w:sz w:val="24"/>
          <w:szCs w:val="24"/>
          <w:lang w:val="bg-BG"/>
        </w:rPr>
      </w:pPr>
    </w:p>
    <w:p w:rsidR="00911D4F" w:rsidRPr="00787E0C" w:rsidRDefault="00911D4F" w:rsidP="003A3AEF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</w:t>
      </w:r>
      <w:r w:rsidRPr="00787E0C">
        <w:rPr>
          <w:b/>
          <w:bCs/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 xml:space="preserve">. </w:t>
      </w:r>
      <w:r w:rsidRPr="003A3AEF">
        <w:rPr>
          <w:sz w:val="24"/>
          <w:szCs w:val="24"/>
          <w:lang w:val="bg-BG"/>
        </w:rPr>
        <w:t xml:space="preserve">Запознат съм и съм взел предвид отговорите на Възложителя, дадени на въпросите поставени от участниците преди подаване на офертите </w:t>
      </w:r>
      <w:r>
        <w:rPr>
          <w:sz w:val="24"/>
          <w:szCs w:val="24"/>
          <w:lang w:val="bg-BG"/>
        </w:rPr>
        <w:t>които са неразделна част от Договора.</w:t>
      </w:r>
    </w:p>
    <w:p w:rsidR="00911D4F" w:rsidRPr="00BA2E3F" w:rsidRDefault="00911D4F" w:rsidP="003A3AEF">
      <w:pPr>
        <w:jc w:val="both"/>
        <w:rPr>
          <w:sz w:val="24"/>
          <w:szCs w:val="24"/>
        </w:rPr>
      </w:pPr>
    </w:p>
    <w:p w:rsidR="00911D4F" w:rsidRDefault="00911D4F" w:rsidP="003A3AEF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11D4F" w:rsidRDefault="00911D4F" w:rsidP="003A3AEF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11D4F" w:rsidRPr="00904012" w:rsidRDefault="00911D4F" w:rsidP="003A3AEF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911D4F" w:rsidRPr="005B64E1" w:rsidRDefault="00911D4F" w:rsidP="003A3AEF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  <w:r w:rsidRPr="005B64E1">
        <w:rPr>
          <w:b/>
          <w:bCs/>
          <w:sz w:val="24"/>
          <w:szCs w:val="24"/>
          <w:lang w:val="bg-BG"/>
        </w:rPr>
        <w:t xml:space="preserve">Дата: .........                                    </w:t>
      </w:r>
      <w:r w:rsidRPr="005B64E1">
        <w:rPr>
          <w:b/>
          <w:bCs/>
          <w:sz w:val="24"/>
          <w:szCs w:val="24"/>
          <w:lang w:val="bg-BG"/>
        </w:rPr>
        <w:tab/>
      </w:r>
      <w:r w:rsidRPr="005B64E1">
        <w:rPr>
          <w:b/>
          <w:bCs/>
          <w:sz w:val="24"/>
          <w:szCs w:val="24"/>
          <w:lang w:val="bg-BG"/>
        </w:rPr>
        <w:tab/>
        <w:t>ДЕКЛАРАТОР: ......................................</w:t>
      </w:r>
    </w:p>
    <w:p w:rsidR="00911D4F" w:rsidRPr="005B64E1" w:rsidRDefault="00911D4F" w:rsidP="003A3AEF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/>
        </w:rPr>
      </w:pPr>
      <w:r w:rsidRPr="005B64E1">
        <w:rPr>
          <w:b/>
          <w:bCs/>
          <w:sz w:val="24"/>
          <w:szCs w:val="24"/>
          <w:lang w:val="bg-BG"/>
        </w:rPr>
        <w:t xml:space="preserve">                                                                                                 </w:t>
      </w:r>
      <w:r w:rsidRPr="005B64E1">
        <w:rPr>
          <w:b/>
          <w:bCs/>
          <w:sz w:val="24"/>
          <w:szCs w:val="24"/>
          <w:lang w:val="bg-BG"/>
        </w:rPr>
        <w:tab/>
        <w:t xml:space="preserve">  (подпис, печат) </w:t>
      </w:r>
    </w:p>
    <w:p w:rsidR="00911D4F" w:rsidRDefault="00911D4F"/>
    <w:sectPr w:rsidR="00911D4F" w:rsidSect="000A0BF0">
      <w:headerReference w:type="default" r:id="rId6"/>
      <w:headerReference w:type="first" r:id="rId7"/>
      <w:pgSz w:w="11906" w:h="16838"/>
      <w:pgMar w:top="979" w:right="1417" w:bottom="1417" w:left="1417" w:header="5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D4F" w:rsidRDefault="00911D4F" w:rsidP="003A3AEF">
      <w:r>
        <w:separator/>
      </w:r>
    </w:p>
  </w:endnote>
  <w:endnote w:type="continuationSeparator" w:id="1">
    <w:p w:rsidR="00911D4F" w:rsidRDefault="00911D4F" w:rsidP="003A3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D4F" w:rsidRDefault="00911D4F" w:rsidP="003A3AEF">
      <w:r>
        <w:separator/>
      </w:r>
    </w:p>
  </w:footnote>
  <w:footnote w:type="continuationSeparator" w:id="1">
    <w:p w:rsidR="00911D4F" w:rsidRDefault="00911D4F" w:rsidP="003A3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D4F" w:rsidRPr="00A02777" w:rsidRDefault="00911D4F" w:rsidP="000A0BF0">
    <w:pPr>
      <w:tabs>
        <w:tab w:val="center" w:pos="4536"/>
        <w:tab w:val="right" w:pos="9072"/>
      </w:tabs>
      <w:spacing w:before="60"/>
      <w:jc w:val="center"/>
      <w:rPr>
        <w:snapToGrid w:val="0"/>
        <w:lang w:val="fr-FR" w:eastAsia="en-US"/>
      </w:rPr>
    </w:pPr>
    <w:r w:rsidRPr="00A02777">
      <w:rPr>
        <w:color w:val="808080"/>
        <w:spacing w:val="2"/>
        <w:sz w:val="18"/>
        <w:szCs w:val="18"/>
        <w:lang w:eastAsia="en-US"/>
      </w:rPr>
      <w:t>„</w:t>
    </w:r>
    <w:r w:rsidRPr="00A02777">
      <w:rPr>
        <w:color w:val="808080"/>
        <w:spacing w:val="2"/>
        <w:sz w:val="18"/>
        <w:szCs w:val="18"/>
        <w:lang w:val="en-GB" w:eastAsia="en-US"/>
      </w:rPr>
      <w:t>ИЗГРАЖДАНЕ НА БИОЛОГИЧНО СТЪПАЛО С ОТСТРАНЯВАНЕ НА АЗОТ И ФОСФОР ЗА ПРЕЧИСТВАТЕЛНА СТАНЦИЯ ЗА ОТПАДЪЧНИ ВОДИ (ПСОВ) – ГРАД ШУМЕН”</w:t>
    </w:r>
  </w:p>
  <w:p w:rsidR="00911D4F" w:rsidRDefault="00911D4F" w:rsidP="000A0BF0">
    <w:pPr>
      <w:pStyle w:val="Header"/>
      <w:ind w:right="360"/>
    </w:pPr>
  </w:p>
  <w:p w:rsidR="00911D4F" w:rsidRPr="000A0BF0" w:rsidRDefault="00911D4F" w:rsidP="003A3AEF">
    <w:pPr>
      <w:tabs>
        <w:tab w:val="left" w:pos="540"/>
        <w:tab w:val="right" w:pos="9072"/>
      </w:tabs>
      <w:rPr>
        <w:lang w:val="bg-BG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 w:rsidRPr="000A0BF0">
      <w:t xml:space="preserve">ОБРАЗЕЦ № </w:t>
    </w:r>
    <w:r w:rsidRPr="000A0BF0">
      <w:rPr>
        <w:lang w:val="bg-BG"/>
      </w:rPr>
      <w:t>21</w:t>
    </w:r>
  </w:p>
  <w:p w:rsidR="00911D4F" w:rsidRDefault="00911D4F">
    <w:pPr>
      <w:pStyle w:val="Header"/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Ind w:w="-68" w:type="dxa"/>
      <w:tblLayout w:type="fixed"/>
      <w:tblCellMar>
        <w:left w:w="70" w:type="dxa"/>
        <w:right w:w="70" w:type="dxa"/>
      </w:tblCellMar>
      <w:tblLook w:val="0000"/>
    </w:tblPr>
    <w:tblGrid>
      <w:gridCol w:w="3490"/>
      <w:gridCol w:w="2880"/>
      <w:gridCol w:w="2700"/>
    </w:tblGrid>
    <w:tr w:rsidR="00911D4F" w:rsidRPr="00A02777" w:rsidTr="001A0C10">
      <w:tblPrEx>
        <w:tblCellMar>
          <w:top w:w="0" w:type="dxa"/>
          <w:bottom w:w="0" w:type="dxa"/>
        </w:tblCellMar>
      </w:tblPrEx>
      <w:trPr>
        <w:cantSplit/>
        <w:trHeight w:val="1527"/>
      </w:trPr>
      <w:tc>
        <w:tcPr>
          <w:tcW w:w="3490" w:type="dxa"/>
          <w:vAlign w:val="center"/>
        </w:tcPr>
        <w:p w:rsidR="00911D4F" w:rsidRPr="00A02777" w:rsidRDefault="00911D4F" w:rsidP="001A0C10">
          <w:pPr>
            <w:spacing w:before="100" w:beforeAutospacing="1"/>
            <w:ind w:left="539" w:right="360"/>
            <w:outlineLvl w:val="4"/>
            <w:rPr>
              <w:b/>
              <w:bCs/>
              <w:i/>
              <w:iCs/>
              <w:sz w:val="26"/>
              <w:szCs w:val="26"/>
              <w:lang w:val="en-GB" w:eastAsia="en-US"/>
            </w:rPr>
          </w:pPr>
          <w:r w:rsidRPr="00A02777">
            <w:rPr>
              <w:b/>
              <w:bCs/>
              <w:i/>
              <w:iCs/>
              <w:sz w:val="26"/>
              <w:szCs w:val="26"/>
              <w:lang w:val="en-GB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93pt;height:51pt">
                <v:imagedata r:id="rId1" o:title=""/>
              </v:shape>
            </w:pict>
          </w:r>
        </w:p>
        <w:p w:rsidR="00911D4F" w:rsidRPr="00A02777" w:rsidRDefault="00911D4F" w:rsidP="001A0C10">
          <w:pPr>
            <w:spacing w:before="60"/>
            <w:ind w:left="181"/>
            <w:rPr>
              <w:rFonts w:ascii="Arial Narrow" w:hAnsi="Arial Narrow" w:cs="Arial Narrow"/>
              <w:b/>
              <w:bCs/>
              <w:color w:val="808080"/>
              <w:lang w:eastAsia="en-US"/>
            </w:rPr>
          </w:pPr>
          <w:r w:rsidRPr="00A02777">
            <w:rPr>
              <w:rFonts w:ascii="Arial Narrow" w:hAnsi="Arial Narrow" w:cs="Arial Narrow"/>
              <w:b/>
              <w:bCs/>
              <w:color w:val="808080"/>
              <w:lang w:eastAsia="en-US"/>
            </w:rPr>
            <w:pict>
              <v:shape id="_x0000_i1030" type="#_x0000_t75" style="width:95.25pt;height:17.25pt">
                <v:imagedata r:id="rId2" o:title=""/>
              </v:shape>
            </w:pict>
          </w:r>
        </w:p>
      </w:tc>
      <w:tc>
        <w:tcPr>
          <w:tcW w:w="2880" w:type="dxa"/>
          <w:vMerge w:val="restart"/>
        </w:tcPr>
        <w:p w:rsidR="00911D4F" w:rsidRPr="00A02777" w:rsidRDefault="00911D4F" w:rsidP="001A0C10">
          <w:pPr>
            <w:spacing w:before="240"/>
            <w:ind w:left="108"/>
            <w:jc w:val="center"/>
            <w:rPr>
              <w:rFonts w:ascii="Arial Narrow" w:hAnsi="Arial Narrow" w:cs="Arial Narrow"/>
              <w:b/>
              <w:bCs/>
              <w:sz w:val="14"/>
              <w:szCs w:val="14"/>
              <w:lang w:val="en-US" w:eastAsia="en-US"/>
            </w:rPr>
          </w:pPr>
          <w:r w:rsidRPr="00A02777">
            <w:rPr>
              <w:rFonts w:ascii="Arial Narrow" w:hAnsi="Arial Narrow" w:cs="Arial Narrow"/>
              <w:b/>
              <w:bCs/>
              <w:color w:val="808080"/>
              <w:lang w:val="en-US" w:eastAsia="en-US"/>
            </w:rPr>
            <w:pict>
              <v:shape id="_x0000_i1031" type="#_x0000_t75" style="width:101.25pt;height:60.75pt">
                <v:imagedata r:id="rId3" o:title=""/>
              </v:shape>
            </w:pict>
          </w:r>
        </w:p>
      </w:tc>
      <w:tc>
        <w:tcPr>
          <w:tcW w:w="2700" w:type="dxa"/>
          <w:vAlign w:val="center"/>
        </w:tcPr>
        <w:p w:rsidR="00911D4F" w:rsidRPr="00A02777" w:rsidRDefault="00911D4F" w:rsidP="001A0C10">
          <w:pPr>
            <w:spacing w:before="60"/>
            <w:ind w:left="108"/>
            <w:jc w:val="center"/>
            <w:rPr>
              <w:rFonts w:ascii="Arial Narrow" w:hAnsi="Arial Narrow" w:cs="Arial Narrow"/>
              <w:b/>
              <w:bCs/>
              <w:color w:val="808080"/>
              <w:lang w:val="en-US" w:eastAsia="en-US"/>
            </w:rPr>
          </w:pPr>
          <w:r w:rsidRPr="00A02777">
            <w:rPr>
              <w:rFonts w:ascii="Arial Narrow" w:hAnsi="Arial Narrow" w:cs="Arial Narrow"/>
              <w:b/>
              <w:bCs/>
              <w:color w:val="808080"/>
              <w:lang w:val="en-US" w:eastAsia="en-US"/>
            </w:rPr>
            <w:pict>
              <v:shape id="_x0000_i1032" type="#_x0000_t75" style="width:66pt;height:45pt">
                <v:imagedata r:id="rId4" o:title=""/>
              </v:shape>
            </w:pict>
          </w:r>
        </w:p>
        <w:p w:rsidR="00911D4F" w:rsidRPr="00A02777" w:rsidRDefault="00911D4F" w:rsidP="001A0C10">
          <w:pPr>
            <w:spacing w:before="120"/>
            <w:ind w:left="108"/>
            <w:jc w:val="center"/>
            <w:rPr>
              <w:rFonts w:ascii="Arial Narrow" w:hAnsi="Arial Narrow" w:cs="Arial Narrow"/>
              <w:b/>
              <w:bCs/>
              <w:color w:val="808080"/>
              <w:lang w:eastAsia="en-US"/>
            </w:rPr>
          </w:pPr>
          <w:r w:rsidRPr="00A02777">
            <w:rPr>
              <w:rFonts w:ascii="Arial Narrow" w:hAnsi="Arial Narrow" w:cs="Arial Narrow"/>
              <w:sz w:val="18"/>
              <w:szCs w:val="18"/>
              <w:lang w:val="en-GB" w:eastAsia="en-US"/>
            </w:rPr>
            <w:t>ЕВРОПЕЙСКИ СЪЮЗ</w:t>
          </w:r>
        </w:p>
      </w:tc>
    </w:tr>
    <w:tr w:rsidR="00911D4F" w:rsidRPr="00A02777" w:rsidTr="001A0C10">
      <w:tblPrEx>
        <w:tblCellMar>
          <w:top w:w="0" w:type="dxa"/>
          <w:bottom w:w="0" w:type="dxa"/>
        </w:tblCellMar>
      </w:tblPrEx>
      <w:trPr>
        <w:trHeight w:val="88"/>
      </w:trPr>
      <w:tc>
        <w:tcPr>
          <w:tcW w:w="3490" w:type="dxa"/>
          <w:vAlign w:val="center"/>
        </w:tcPr>
        <w:p w:rsidR="00911D4F" w:rsidRPr="00A02777" w:rsidRDefault="00911D4F" w:rsidP="001A0C10">
          <w:pPr>
            <w:spacing w:before="60"/>
            <w:jc w:val="center"/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</w:pP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  <w:t>ОПЕРАТИВНА ПРОГРАМА</w:t>
          </w: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eastAsia="en-US"/>
            </w:rPr>
            <w:t xml:space="preserve"> </w:t>
          </w: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  <w:t>„ОКОЛНА СРЕДА 2007-2013</w:t>
          </w: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eastAsia="en-US"/>
            </w:rPr>
            <w:t xml:space="preserve"> Г.</w:t>
          </w: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  <w:t>”</w:t>
          </w:r>
        </w:p>
      </w:tc>
      <w:tc>
        <w:tcPr>
          <w:tcW w:w="2880" w:type="dxa"/>
          <w:vMerge/>
        </w:tcPr>
        <w:p w:rsidR="00911D4F" w:rsidRPr="00A02777" w:rsidRDefault="00911D4F" w:rsidP="001A0C10">
          <w:pPr>
            <w:spacing w:before="60"/>
            <w:jc w:val="center"/>
            <w:rPr>
              <w:rFonts w:ascii="Arial Narrow" w:hAnsi="Arial Narrow" w:cs="Arial Narrow"/>
              <w:color w:val="808080"/>
              <w:sz w:val="18"/>
              <w:szCs w:val="18"/>
              <w:lang w:val="en-GB" w:eastAsia="en-US"/>
            </w:rPr>
          </w:pPr>
        </w:p>
      </w:tc>
      <w:tc>
        <w:tcPr>
          <w:tcW w:w="2700" w:type="dxa"/>
        </w:tcPr>
        <w:p w:rsidR="00911D4F" w:rsidRPr="00A02777" w:rsidRDefault="00911D4F" w:rsidP="001A0C10">
          <w:pPr>
            <w:spacing w:before="60"/>
            <w:jc w:val="center"/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</w:pPr>
          <w:r w:rsidRPr="00A02777">
            <w:rPr>
              <w:rFonts w:ascii="Arial Narrow" w:hAnsi="Arial Narrow" w:cs="Arial Narrow"/>
              <w:b/>
              <w:bCs/>
              <w:color w:val="808080"/>
              <w:sz w:val="14"/>
              <w:szCs w:val="14"/>
              <w:lang w:val="en-GB" w:eastAsia="en-US"/>
            </w:rPr>
            <w:t>КОХЕЗИОНЕН ФОНД</w:t>
          </w:r>
        </w:p>
      </w:tc>
    </w:tr>
  </w:tbl>
  <w:p w:rsidR="00911D4F" w:rsidRPr="00A02777" w:rsidRDefault="00911D4F" w:rsidP="000A0BF0">
    <w:pPr>
      <w:tabs>
        <w:tab w:val="center" w:pos="4536"/>
        <w:tab w:val="right" w:pos="9072"/>
      </w:tabs>
      <w:spacing w:before="60"/>
      <w:jc w:val="center"/>
      <w:rPr>
        <w:snapToGrid w:val="0"/>
        <w:lang w:val="fr-FR" w:eastAsia="en-US"/>
      </w:rPr>
    </w:pPr>
    <w:r w:rsidRPr="00A02777">
      <w:rPr>
        <w:color w:val="808080"/>
        <w:spacing w:val="2"/>
        <w:sz w:val="18"/>
        <w:szCs w:val="18"/>
        <w:lang w:eastAsia="en-US"/>
      </w:rPr>
      <w:t>„</w:t>
    </w:r>
    <w:r w:rsidRPr="00A02777">
      <w:rPr>
        <w:color w:val="808080"/>
        <w:spacing w:val="2"/>
        <w:sz w:val="18"/>
        <w:szCs w:val="18"/>
        <w:lang w:val="en-GB" w:eastAsia="en-US"/>
      </w:rPr>
      <w:t>ИЗГРАЖДАНЕ НА БИОЛОГИЧНО СТЪПАЛО С ОТСТРАНЯВАНЕ НА АЗОТ И ФОСФОР ЗА ПРЕЧИСТВАТЕЛНА СТАНЦИЯ ЗА ОТПАДЪЧНИ ВОДИ (ПСОВ) – ГРАД ШУМЕН”</w:t>
    </w:r>
  </w:p>
  <w:p w:rsidR="00911D4F" w:rsidRDefault="00911D4F" w:rsidP="000A0BF0">
    <w:pPr>
      <w:tabs>
        <w:tab w:val="left" w:pos="540"/>
        <w:tab w:val="right" w:pos="9072"/>
      </w:tabs>
      <w:jc w:val="right"/>
      <w:rPr>
        <w:b/>
        <w:bCs/>
        <w:lang w:val="bg-BG"/>
      </w:rPr>
    </w:pPr>
  </w:p>
  <w:p w:rsidR="00911D4F" w:rsidRPr="000A0BF0" w:rsidRDefault="00911D4F" w:rsidP="000A0BF0">
    <w:pPr>
      <w:tabs>
        <w:tab w:val="left" w:pos="540"/>
        <w:tab w:val="right" w:pos="9072"/>
      </w:tabs>
      <w:jc w:val="right"/>
      <w:rPr>
        <w:lang w:val="bg-BG"/>
      </w:rPr>
    </w:pPr>
    <w:r w:rsidRPr="000A0BF0">
      <w:t xml:space="preserve">ОБРАЗЕЦ № </w:t>
    </w:r>
    <w:r w:rsidRPr="000A0BF0">
      <w:rPr>
        <w:lang w:val="bg-BG"/>
      </w:rPr>
      <w:t>21</w:t>
    </w:r>
  </w:p>
  <w:p w:rsidR="00911D4F" w:rsidRDefault="00911D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AEF"/>
    <w:rsid w:val="000A0BF0"/>
    <w:rsid w:val="000B12C4"/>
    <w:rsid w:val="00153747"/>
    <w:rsid w:val="001A0C10"/>
    <w:rsid w:val="001B4D6B"/>
    <w:rsid w:val="002D4456"/>
    <w:rsid w:val="003A3AEF"/>
    <w:rsid w:val="003E4EA0"/>
    <w:rsid w:val="005B64E1"/>
    <w:rsid w:val="005F33DC"/>
    <w:rsid w:val="0062725F"/>
    <w:rsid w:val="006B2420"/>
    <w:rsid w:val="00787E0C"/>
    <w:rsid w:val="00877D14"/>
    <w:rsid w:val="00894762"/>
    <w:rsid w:val="00904012"/>
    <w:rsid w:val="00911D4F"/>
    <w:rsid w:val="0097586A"/>
    <w:rsid w:val="009C7024"/>
    <w:rsid w:val="00A018FD"/>
    <w:rsid w:val="00A02777"/>
    <w:rsid w:val="00A037D2"/>
    <w:rsid w:val="00A71553"/>
    <w:rsid w:val="00AE4E96"/>
    <w:rsid w:val="00B27EA0"/>
    <w:rsid w:val="00BA2E3F"/>
    <w:rsid w:val="00DA0179"/>
    <w:rsid w:val="00DD272F"/>
    <w:rsid w:val="00E46234"/>
    <w:rsid w:val="00F2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EF"/>
    <w:rPr>
      <w:rFonts w:ascii="Times New Roman" w:eastAsia="Times New Roman" w:hAnsi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AEF"/>
    <w:pPr>
      <w:keepNext/>
      <w:jc w:val="both"/>
      <w:outlineLvl w:val="1"/>
    </w:pPr>
    <w:rPr>
      <w:rFonts w:ascii="Tahoma" w:hAnsi="Tahoma" w:cs="Tahoma"/>
      <w:b/>
      <w:bCs/>
      <w:spacing w:val="20"/>
      <w:sz w:val="22"/>
      <w:szCs w:val="22"/>
      <w:lang w:val="bg-BG"/>
    </w:rPr>
  </w:style>
  <w:style w:type="character" w:default="1" w:styleId="DefaultParagraphFont">
    <w:name w:val="Default Paragraph Font"/>
    <w:link w:val="CharChar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A3AEF"/>
    <w:rPr>
      <w:rFonts w:ascii="Tahoma" w:hAnsi="Tahoma" w:cs="Tahoma"/>
      <w:b/>
      <w:bCs/>
      <w:spacing w:val="20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3A3A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3AEF"/>
    <w:rPr>
      <w:rFonts w:ascii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rsid w:val="003A3A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3AEF"/>
    <w:rPr>
      <w:rFonts w:ascii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3A3A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3AEF"/>
    <w:rPr>
      <w:rFonts w:ascii="Tahoma" w:hAnsi="Tahoma" w:cs="Tahoma"/>
      <w:sz w:val="16"/>
      <w:szCs w:val="16"/>
      <w:lang w:val="en-AU" w:eastAsia="bg-BG"/>
    </w:rPr>
  </w:style>
  <w:style w:type="paragraph" w:customStyle="1" w:styleId="CharChar1">
    <w:name w:val="Char Char1"/>
    <w:basedOn w:val="Normal"/>
    <w:uiPriority w:val="99"/>
    <w:rsid w:val="009C702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0A0BF0"/>
  </w:style>
  <w:style w:type="paragraph" w:customStyle="1" w:styleId="CharChar">
    <w:name w:val="Char Char"/>
    <w:basedOn w:val="Normal"/>
    <w:link w:val="DefaultParagraphFont"/>
    <w:uiPriority w:val="99"/>
    <w:rsid w:val="000A0BF0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318</Words>
  <Characters>1815</Characters>
  <Application>Microsoft Office Outlook</Application>
  <DocSecurity>0</DocSecurity>
  <Lines>0</Lines>
  <Paragraphs>0</Paragraphs>
  <ScaleCrop>false</ScaleCrop>
  <Company>SHU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Sh013</dc:creator>
  <cp:keywords/>
  <dc:description/>
  <cp:lastModifiedBy>Administrator</cp:lastModifiedBy>
  <cp:revision>5</cp:revision>
  <dcterms:created xsi:type="dcterms:W3CDTF">2012-09-26T11:58:00Z</dcterms:created>
  <dcterms:modified xsi:type="dcterms:W3CDTF">2013-01-29T14:41:00Z</dcterms:modified>
</cp:coreProperties>
</file>